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B45F4" w14:textId="77777777" w:rsidR="00BA2B93" w:rsidRDefault="00BA2B93" w:rsidP="00BA2B93">
      <w:pPr>
        <w:pStyle w:val="NoSpacing"/>
      </w:pPr>
      <w:r>
        <w:rPr>
          <w:u w:val="single"/>
        </w:rPr>
        <w:t>Ralph WHYTE</w:t>
      </w:r>
      <w:r>
        <w:t xml:space="preserve">     </w:t>
      </w:r>
      <w:proofErr w:type="gramStart"/>
      <w:r>
        <w:t xml:space="preserve">   (</w:t>
      </w:r>
      <w:proofErr w:type="gramEnd"/>
      <w:r>
        <w:t>fl.1470)</w:t>
      </w:r>
    </w:p>
    <w:p w14:paraId="2CB7A1C5" w14:textId="77777777" w:rsidR="00BA2B93" w:rsidRDefault="00BA2B93" w:rsidP="00BA2B93">
      <w:pPr>
        <w:pStyle w:val="NoSpacing"/>
      </w:pPr>
    </w:p>
    <w:p w14:paraId="1BC5CD6C" w14:textId="77777777" w:rsidR="00BA2B93" w:rsidRDefault="00BA2B93" w:rsidP="00BA2B93">
      <w:pPr>
        <w:pStyle w:val="NoSpacing"/>
      </w:pPr>
    </w:p>
    <w:p w14:paraId="0E666D52" w14:textId="77777777" w:rsidR="00BA2B93" w:rsidRDefault="00BA2B93" w:rsidP="00BA2B93">
      <w:pPr>
        <w:pStyle w:val="NoSpacing"/>
      </w:pPr>
      <w:r>
        <w:t>21 Dec.1470</w:t>
      </w:r>
      <w:r>
        <w:tab/>
        <w:t xml:space="preserve">John </w:t>
      </w:r>
      <w:proofErr w:type="spellStart"/>
      <w:r>
        <w:t>Mordy</w:t>
      </w:r>
      <w:proofErr w:type="spellEnd"/>
      <w:r>
        <w:t xml:space="preserve"> of Reading(q.v.) granted a tenement in Reading High Street</w:t>
      </w:r>
    </w:p>
    <w:p w14:paraId="0A7CA867" w14:textId="77777777" w:rsidR="00BA2B93" w:rsidRDefault="00BA2B93" w:rsidP="00BA2B93">
      <w:pPr>
        <w:pStyle w:val="NoSpacing"/>
      </w:pPr>
      <w:r>
        <w:tab/>
      </w:r>
      <w:r>
        <w:tab/>
        <w:t xml:space="preserve">to him, Robert </w:t>
      </w:r>
      <w:proofErr w:type="spellStart"/>
      <w:r>
        <w:t>Quydhampton</w:t>
      </w:r>
      <w:proofErr w:type="spellEnd"/>
      <w:r>
        <w:t xml:space="preserve">(q.v.) and William </w:t>
      </w:r>
      <w:proofErr w:type="spellStart"/>
      <w:r>
        <w:t>Pernecote</w:t>
      </w:r>
      <w:proofErr w:type="spellEnd"/>
      <w:r>
        <w:t>(q.v.).</w:t>
      </w:r>
    </w:p>
    <w:p w14:paraId="6B552113" w14:textId="77777777" w:rsidR="00BA2B93" w:rsidRDefault="00BA2B93" w:rsidP="00BA2B93">
      <w:pPr>
        <w:pStyle w:val="NoSpacing"/>
      </w:pPr>
      <w:r>
        <w:tab/>
      </w:r>
      <w:r>
        <w:tab/>
        <w:t>(P.R.O. ref. R/AT1/157)</w:t>
      </w:r>
    </w:p>
    <w:p w14:paraId="3BE2D5CE" w14:textId="77777777" w:rsidR="00BA2B93" w:rsidRDefault="00BA2B93" w:rsidP="00BA2B93">
      <w:pPr>
        <w:pStyle w:val="NoSpacing"/>
      </w:pPr>
    </w:p>
    <w:p w14:paraId="08311C14" w14:textId="77777777" w:rsidR="00BA2B93" w:rsidRDefault="00BA2B93" w:rsidP="00BA2B93">
      <w:pPr>
        <w:pStyle w:val="NoSpacing"/>
      </w:pPr>
    </w:p>
    <w:p w14:paraId="5F0ECF61" w14:textId="77777777" w:rsidR="00BA2B93" w:rsidRDefault="00BA2B93" w:rsidP="00BA2B93">
      <w:pPr>
        <w:pStyle w:val="NoSpacing"/>
      </w:pPr>
      <w:r>
        <w:t>30 May 2019</w:t>
      </w:r>
    </w:p>
    <w:p w14:paraId="6C1469C7" w14:textId="77777777" w:rsidR="006B2F86" w:rsidRPr="00E71FC3" w:rsidRDefault="00BA2B9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5728A" w14:textId="77777777" w:rsidR="00BA2B93" w:rsidRDefault="00BA2B93" w:rsidP="00E71FC3">
      <w:pPr>
        <w:spacing w:after="0" w:line="240" w:lineRule="auto"/>
      </w:pPr>
      <w:r>
        <w:separator/>
      </w:r>
    </w:p>
  </w:endnote>
  <w:endnote w:type="continuationSeparator" w:id="0">
    <w:p w14:paraId="4E77E5F6" w14:textId="77777777" w:rsidR="00BA2B93" w:rsidRDefault="00BA2B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B67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AD6C0" w14:textId="77777777" w:rsidR="00BA2B93" w:rsidRDefault="00BA2B93" w:rsidP="00E71FC3">
      <w:pPr>
        <w:spacing w:after="0" w:line="240" w:lineRule="auto"/>
      </w:pPr>
      <w:r>
        <w:separator/>
      </w:r>
    </w:p>
  </w:footnote>
  <w:footnote w:type="continuationSeparator" w:id="0">
    <w:p w14:paraId="2ADDA01D" w14:textId="77777777" w:rsidR="00BA2B93" w:rsidRDefault="00BA2B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B93"/>
    <w:rsid w:val="001A7C09"/>
    <w:rsid w:val="00577BD5"/>
    <w:rsid w:val="00656CBA"/>
    <w:rsid w:val="006A1F77"/>
    <w:rsid w:val="00733BE7"/>
    <w:rsid w:val="00AB52E8"/>
    <w:rsid w:val="00B16D3F"/>
    <w:rsid w:val="00BA2B9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8FC40"/>
  <w15:chartTrackingRefBased/>
  <w15:docId w15:val="{EA134129-C970-4028-9CBF-0E81FE9D1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2019-06-22T18:33:00Z</dcterms:created>
  <dcterms:modified xsi:type="dcterms:W3CDTF">2019-06-22T18:34:00Z</dcterms:modified>
</cp:coreProperties>
</file>